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876C7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PYE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8817AB2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4A4CE6AA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339E619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F3CF47E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407C7472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18C0EC3" w14:textId="77777777" w:rsidR="00EF502F" w:rsidRDefault="00EF502F" w:rsidP="00EF502F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51EFE0B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04D678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1A4A351" w14:textId="77777777" w:rsidR="00EF502F" w:rsidRDefault="00EF502F" w:rsidP="00EF502F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4 December 2022</w:t>
      </w:r>
    </w:p>
    <w:p w14:paraId="735CD5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872A" w14:textId="77777777" w:rsidR="00EF502F" w:rsidRDefault="00EF502F" w:rsidP="009139A6">
      <w:r>
        <w:separator/>
      </w:r>
    </w:p>
  </w:endnote>
  <w:endnote w:type="continuationSeparator" w:id="0">
    <w:p w14:paraId="7C820D56" w14:textId="77777777" w:rsidR="00EF502F" w:rsidRDefault="00EF50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114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9A8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4B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B583" w14:textId="77777777" w:rsidR="00EF502F" w:rsidRDefault="00EF502F" w:rsidP="009139A6">
      <w:r>
        <w:separator/>
      </w:r>
    </w:p>
  </w:footnote>
  <w:footnote w:type="continuationSeparator" w:id="0">
    <w:p w14:paraId="6AE5A587" w14:textId="77777777" w:rsidR="00EF502F" w:rsidRDefault="00EF50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C7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3E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42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02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502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1962E"/>
  <w15:chartTrackingRefBased/>
  <w15:docId w15:val="{43491A3A-6D09-4FF2-901A-CD0EC9F2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02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2023-08-13T21:07:00Z</dcterms:created>
  <dcterms:modified xsi:type="dcterms:W3CDTF">2023-08-13T21:07:00Z</dcterms:modified>
</cp:coreProperties>
</file>